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F5" w:rsidRPr="001C08D6" w:rsidRDefault="00E11EF5" w:rsidP="00E11EF5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86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912</w:t>
      </w:r>
      <w:r w:rsidR="00816BE2">
        <w:rPr>
          <w:rFonts w:cs="Arial"/>
          <w:sz w:val="24"/>
          <w:szCs w:val="24"/>
        </w:rPr>
        <w:t>5</w:t>
      </w:r>
      <w:r w:rsidR="005A1CA2">
        <w:rPr>
          <w:rFonts w:cs="Arial"/>
          <w:sz w:val="24"/>
          <w:szCs w:val="24"/>
        </w:rPr>
        <w:t>4</w:t>
      </w:r>
    </w:p>
    <w:p w:rsidR="00E11EF5" w:rsidRPr="00F45489" w:rsidRDefault="00E11EF5" w:rsidP="00E11EF5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Suzhou, China, 6 - 10 May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5A1CA2">
        <w:rPr>
          <w:rFonts w:eastAsia="Times New Roman" w:cs="Arial"/>
          <w:sz w:val="22"/>
          <w:szCs w:val="20"/>
          <w:lang w:eastAsia="ar-SA"/>
        </w:rPr>
        <w:t>report from</w:t>
      </w:r>
      <w:r>
        <w:rPr>
          <w:rFonts w:eastAsia="Times New Roman" w:cs="Arial"/>
          <w:sz w:val="22"/>
          <w:szCs w:val="20"/>
          <w:lang w:eastAsia="ar-SA"/>
        </w:rPr>
        <w:t xml:space="preserve"> drafting session FS_</w:t>
      </w:r>
      <w:r w:rsidR="00816BE2">
        <w:rPr>
          <w:rFonts w:eastAsia="Times New Roman" w:cs="Arial"/>
          <w:sz w:val="22"/>
          <w:szCs w:val="20"/>
          <w:lang w:eastAsia="ar-SA"/>
        </w:rPr>
        <w:t>MINT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1EF5">
        <w:rPr>
          <w:rFonts w:eastAsia="Times New Roman" w:cs="Arial"/>
          <w:sz w:val="22"/>
          <w:szCs w:val="20"/>
          <w:lang w:eastAsia="ar-SA"/>
        </w:rPr>
        <w:t>8.</w:t>
      </w:r>
      <w:r w:rsidR="00816BE2">
        <w:rPr>
          <w:rFonts w:eastAsia="Times New Roman" w:cs="Arial"/>
          <w:sz w:val="22"/>
          <w:szCs w:val="20"/>
          <w:lang w:eastAsia="ar-SA"/>
        </w:rPr>
        <w:t>8</w:t>
      </w:r>
      <w:r w:rsidR="00E11EF5">
        <w:rPr>
          <w:rFonts w:eastAsia="Times New Roman" w:cs="Arial"/>
          <w:sz w:val="22"/>
          <w:szCs w:val="20"/>
          <w:lang w:eastAsia="ar-SA"/>
        </w:rPr>
        <w:t xml:space="preserve"> FS_</w:t>
      </w:r>
      <w:r w:rsidR="00816BE2" w:rsidRPr="00816BE2">
        <w:rPr>
          <w:rFonts w:eastAsia="Times New Roman" w:cs="Arial"/>
          <w:sz w:val="22"/>
          <w:szCs w:val="20"/>
          <w:lang w:eastAsia="ar-SA"/>
        </w:rPr>
        <w:t xml:space="preserve"> </w:t>
      </w:r>
      <w:r w:rsidR="00816BE2">
        <w:rPr>
          <w:rFonts w:eastAsia="Times New Roman" w:cs="Arial"/>
          <w:sz w:val="22"/>
          <w:szCs w:val="20"/>
          <w:lang w:eastAsia="ar-SA"/>
        </w:rPr>
        <w:t>MINT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  <w:r w:rsidR="007967CC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5A1CA2">
        <w:rPr>
          <w:rFonts w:eastAsia="MS Mincho" w:cs="Arial"/>
          <w:bCs/>
          <w:sz w:val="36"/>
          <w:szCs w:val="36"/>
          <w:lang w:eastAsia="ar-SA"/>
        </w:rPr>
        <w:t>Report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5A1CA2">
        <w:rPr>
          <w:rFonts w:eastAsia="MS Mincho" w:cs="Arial"/>
          <w:bCs/>
          <w:sz w:val="36"/>
          <w:szCs w:val="36"/>
          <w:lang w:eastAsia="ar-SA"/>
        </w:rPr>
        <w:t>on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816BE2">
        <w:rPr>
          <w:rFonts w:eastAsia="MS Mincho" w:cs="Arial"/>
          <w:bCs/>
          <w:sz w:val="36"/>
          <w:szCs w:val="36"/>
          <w:lang w:eastAsia="ar-SA"/>
        </w:rPr>
        <w:t>MINT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11EF5" w:rsidRPr="00F774D3" w:rsidRDefault="00E11EF5" w:rsidP="00E11EF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Studio 5+6 (3F)</w:t>
      </w:r>
    </w:p>
    <w:p w:rsidR="00E11EF5" w:rsidRPr="00772E0F" w:rsidRDefault="00E11EF5" w:rsidP="00E11EF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:rsidR="00E11EF5" w:rsidRPr="00015298" w:rsidRDefault="00E11EF5" w:rsidP="00E11EF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600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11EF5" w:rsidRPr="000125E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BA3A7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8B2A7B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CF100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  <w:r w:rsidRPr="00AB0F3E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</w:t>
            </w:r>
            <w:r w:rsidRPr="007E1A88">
              <w:rPr>
                <w:rFonts w:eastAsia="MS Mincho" w:cs="Arial"/>
                <w:color w:val="00B050"/>
                <w:sz w:val="24"/>
                <w:szCs w:val="24"/>
                <w:highlight w:val="green"/>
                <w:lang w:eastAsia="ja-JP"/>
              </w:rPr>
              <w:t>MINT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  <w:r w:rsidRPr="00AB0F3E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:rsidR="00E11EF5" w:rsidRPr="004C4A40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</w:t>
            </w:r>
            <w:r w:rsidRPr="007E1A88">
              <w:rPr>
                <w:rFonts w:eastAsia="MS Mincho" w:cs="Arial"/>
                <w:color w:val="00B050"/>
                <w:sz w:val="24"/>
                <w:szCs w:val="24"/>
                <w:highlight w:val="green"/>
                <w:lang w:eastAsia="ja-JP"/>
              </w:rPr>
              <w:t>MINT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4335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6620C9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E11EF5" w:rsidRPr="00015298" w:rsidRDefault="00E11EF5" w:rsidP="00E11EF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FS_REFEC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FS_EAV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FS_CMED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FS_MINT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lang w:val="en-US"/>
        </w:rPr>
        <w:t xml:space="preserve">Session FS_MUSIM </w:t>
      </w:r>
      <w:r w:rsidRPr="007F7548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18"/>
        <w:gridCol w:w="2160"/>
        <w:gridCol w:w="3780"/>
      </w:tblGrid>
      <w:tr w:rsidR="009733CF" w:rsidRPr="00B04844" w:rsidTr="009733CF">
        <w:trPr>
          <w:trHeight w:val="141"/>
        </w:trPr>
        <w:tc>
          <w:tcPr>
            <w:tcW w:w="14603" w:type="dxa"/>
            <w:gridSpan w:val="7"/>
            <w:tcBorders>
              <w:bottom w:val="nil"/>
            </w:tcBorders>
            <w:shd w:val="clear" w:color="auto" w:fill="F2F2F2"/>
          </w:tcPr>
          <w:p w:rsidR="009733CF" w:rsidRPr="00514F56" w:rsidRDefault="009733CF" w:rsidP="00CD74C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MINT: </w:t>
            </w:r>
            <w:r w:rsidRPr="00514F56">
              <w:rPr>
                <w:lang w:val="en-US"/>
              </w:rPr>
              <w:t>Study on Support for Minimization of service Interruption</w:t>
            </w:r>
            <w:r w:rsidRPr="004070E3">
              <w:t xml:space="preserve"> </w:t>
            </w:r>
            <w:r>
              <w:t>[</w:t>
            </w:r>
            <w:r w:rsidRPr="00514F56">
              <w:rPr>
                <w:bCs/>
              </w:rPr>
              <w:t>SP-1</w:t>
            </w:r>
            <w:r>
              <w:rPr>
                <w:bCs/>
              </w:rPr>
              <w:t>90090</w:t>
            </w:r>
            <w:r w:rsidRPr="00514F56">
              <w:rPr>
                <w:bCs/>
              </w:rPr>
              <w:t>]</w:t>
            </w:r>
          </w:p>
        </w:tc>
      </w:tr>
      <w:tr w:rsidR="009733CF" w:rsidRPr="00B04844" w:rsidTr="009733CF">
        <w:trPr>
          <w:trHeight w:val="141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733CF" w:rsidRPr="004067FF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733CF" w:rsidRPr="00411066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</w:t>
            </w:r>
          </w:p>
          <w:p w:rsidR="009733CF" w:rsidRPr="00411066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9733CF" w:rsidRPr="004070E3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733CF" w:rsidRPr="004070E3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733CF" w:rsidRPr="00B04844" w:rsidTr="00026FE2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9733CF" w:rsidRPr="00F45489" w:rsidRDefault="009733C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Skeletion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, scope, overview, definitions</w:t>
            </w:r>
          </w:p>
        </w:tc>
      </w:tr>
      <w:tr w:rsidR="009733CF" w:rsidRPr="00A75C05" w:rsidTr="007C511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33CF" w:rsidRPr="00026FE2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6F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33CF" w:rsidRPr="00026FE2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9733CF" w:rsidRPr="00026FE2">
                <w:rPr>
                  <w:rStyle w:val="Hyperlink"/>
                  <w:rFonts w:cs="Arial"/>
                  <w:color w:val="auto"/>
                </w:rPr>
                <w:t>S1-191066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33CF" w:rsidRPr="00026FE2" w:rsidRDefault="009733CF" w:rsidP="00CD74C1">
            <w:pPr>
              <w:snapToGrid w:val="0"/>
              <w:spacing w:after="0" w:line="240" w:lineRule="auto"/>
            </w:pPr>
            <w:r w:rsidRPr="00026FE2">
              <w:t>LG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33CF" w:rsidRPr="00026FE2" w:rsidRDefault="009733CF" w:rsidP="00CD74C1">
            <w:pPr>
              <w:snapToGrid w:val="0"/>
              <w:spacing w:after="0" w:line="240" w:lineRule="auto"/>
            </w:pPr>
            <w:r w:rsidRPr="00026FE2">
              <w:t>TR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33CF" w:rsidRPr="00026FE2" w:rsidRDefault="00026FE2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6FE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6FE2" w:rsidRDefault="00026FE2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733CF" w:rsidRPr="00026FE2" w:rsidRDefault="00026FE2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26FE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733CF" w:rsidRPr="00A75C05" w:rsidTr="007C511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7C5118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51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7C5118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9733CF" w:rsidRPr="007C5118">
                <w:rPr>
                  <w:rStyle w:val="Hyperlink"/>
                  <w:rFonts w:cs="Arial"/>
                  <w:color w:val="auto"/>
                </w:rPr>
                <w:t>S1-191110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7C5118" w:rsidRDefault="009733CF" w:rsidP="00CD74C1">
            <w:pPr>
              <w:snapToGrid w:val="0"/>
              <w:spacing w:after="0" w:line="240" w:lineRule="auto"/>
            </w:pPr>
            <w:r w:rsidRPr="007C5118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7C5118" w:rsidRDefault="009733CF" w:rsidP="00CD74C1">
            <w:pPr>
              <w:snapToGrid w:val="0"/>
              <w:spacing w:after="0" w:line="240" w:lineRule="auto"/>
            </w:pPr>
            <w:r w:rsidRPr="007C5118">
              <w:t>FS_MINT 22831 P-CR: Terminology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7C5118" w:rsidRDefault="007C5118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118">
              <w:rPr>
                <w:rFonts w:eastAsia="Times New Roman" w:cs="Arial"/>
                <w:szCs w:val="18"/>
                <w:lang w:eastAsia="ar-SA"/>
              </w:rPr>
              <w:t>Revised to S1-191427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7C5118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118" w:rsidRPr="00A75C05" w:rsidTr="007C511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18" w:rsidRPr="007C5118" w:rsidRDefault="007C5118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51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18" w:rsidRPr="007C5118" w:rsidRDefault="00423364" w:rsidP="00CD74C1">
            <w:pPr>
              <w:snapToGrid w:val="0"/>
              <w:spacing w:after="0" w:line="240" w:lineRule="auto"/>
            </w:pPr>
            <w:hyperlink r:id="rId11" w:history="1">
              <w:r w:rsidR="007C5118" w:rsidRPr="007C5118">
                <w:rPr>
                  <w:rStyle w:val="Hyperlink"/>
                  <w:rFonts w:cs="Arial"/>
                  <w:color w:val="auto"/>
                </w:rPr>
                <w:t>S1-191427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18" w:rsidRPr="007C5118" w:rsidRDefault="007C5118" w:rsidP="00CD74C1">
            <w:pPr>
              <w:snapToGrid w:val="0"/>
              <w:spacing w:after="0" w:line="240" w:lineRule="auto"/>
            </w:pPr>
            <w:r w:rsidRPr="007C5118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18" w:rsidRPr="007C5118" w:rsidRDefault="007C5118" w:rsidP="00CD74C1">
            <w:pPr>
              <w:snapToGrid w:val="0"/>
              <w:spacing w:after="0" w:line="240" w:lineRule="auto"/>
            </w:pPr>
            <w:r w:rsidRPr="007C5118">
              <w:t>FS_MINT 22831 P-CR: Terminology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18" w:rsidRPr="007C5118" w:rsidRDefault="007C5118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18" w:rsidRPr="007C5118" w:rsidRDefault="007C5118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5118">
              <w:rPr>
                <w:rFonts w:eastAsia="Arial Unicode MS" w:cs="Arial"/>
                <w:szCs w:val="18"/>
                <w:lang w:eastAsia="ar-SA"/>
              </w:rPr>
              <w:t>Revision of S1-191110.</w:t>
            </w:r>
          </w:p>
        </w:tc>
      </w:tr>
      <w:tr w:rsidR="009733CF" w:rsidRPr="00B04844" w:rsidTr="00E90C54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9733CF" w:rsidRPr="00F45489" w:rsidRDefault="009733C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9733CF" w:rsidRPr="00A75C05" w:rsidTr="00E90C5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C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9733CF" w:rsidRPr="00E90C54">
                <w:rPr>
                  <w:rStyle w:val="Hyperlink"/>
                  <w:rFonts w:cs="Arial"/>
                  <w:color w:val="auto"/>
                </w:rPr>
                <w:t>S1-191067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napToGrid w:val="0"/>
              <w:spacing w:after="0" w:line="240" w:lineRule="auto"/>
            </w:pPr>
            <w:r w:rsidRPr="00E90C54">
              <w:t xml:space="preserve">LG Electronics, LG </w:t>
            </w:r>
            <w:proofErr w:type="spellStart"/>
            <w:r w:rsidRPr="00E90C54">
              <w:t>Uplus</w:t>
            </w:r>
            <w:proofErr w:type="spellEnd"/>
            <w:r w:rsidRPr="00E90C54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napToGrid w:val="0"/>
              <w:spacing w:after="0" w:line="240" w:lineRule="auto"/>
            </w:pPr>
            <w:r w:rsidRPr="00E90C54">
              <w:t>Network reselection during disaster - General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E90C5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C54">
              <w:rPr>
                <w:rFonts w:eastAsia="Times New Roman" w:cs="Arial"/>
                <w:szCs w:val="18"/>
                <w:lang w:eastAsia="ar-SA"/>
              </w:rPr>
              <w:t>Revised to S1-191426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0C54" w:rsidRPr="00A75C05" w:rsidTr="00E90C5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C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423364" w:rsidP="00CD74C1">
            <w:pPr>
              <w:snapToGrid w:val="0"/>
              <w:spacing w:after="0" w:line="240" w:lineRule="auto"/>
            </w:pPr>
            <w:hyperlink r:id="rId13" w:history="1">
              <w:r w:rsidR="00E90C54" w:rsidRPr="00E90C54">
                <w:rPr>
                  <w:rStyle w:val="Hyperlink"/>
                  <w:rFonts w:cs="Arial"/>
                  <w:color w:val="auto"/>
                </w:rPr>
                <w:t>S1-191426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</w:pPr>
            <w:r w:rsidRPr="00E90C54">
              <w:t xml:space="preserve">LG Electronics, LG </w:t>
            </w:r>
            <w:proofErr w:type="spellStart"/>
            <w:r w:rsidRPr="00E90C54">
              <w:t>Uplus</w:t>
            </w:r>
            <w:proofErr w:type="spellEnd"/>
            <w:r w:rsidRPr="00E90C54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</w:pPr>
            <w:r w:rsidRPr="00E90C54">
              <w:t>Network reselection during disaster - General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0C54">
              <w:rPr>
                <w:rFonts w:eastAsia="Arial Unicode MS" w:cs="Arial"/>
                <w:szCs w:val="18"/>
                <w:lang w:eastAsia="ar-SA"/>
              </w:rPr>
              <w:t>Revision of S1-191067.</w:t>
            </w:r>
          </w:p>
        </w:tc>
      </w:tr>
      <w:tr w:rsidR="009733CF" w:rsidRPr="00A75C05" w:rsidTr="00C6786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78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9733CF" w:rsidRPr="00C6786F">
                <w:rPr>
                  <w:rStyle w:val="Hyperlink"/>
                  <w:rFonts w:cs="Arial"/>
                  <w:color w:val="auto"/>
                </w:rPr>
                <w:t>S1-191068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</w:pPr>
            <w:r w:rsidRPr="00C6786F">
              <w:t xml:space="preserve">LG Electronics, LG </w:t>
            </w:r>
            <w:proofErr w:type="spellStart"/>
            <w:r w:rsidRPr="00C6786F">
              <w:t>Uplus</w:t>
            </w:r>
            <w:proofErr w:type="spellEnd"/>
            <w:r w:rsidRPr="00C6786F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</w:pPr>
            <w:r w:rsidRPr="00C6786F">
              <w:t>Network reselection during disaster - Non-disaster area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786F">
              <w:rPr>
                <w:rFonts w:eastAsia="Times New Roman" w:cs="Arial"/>
                <w:szCs w:val="18"/>
                <w:lang w:eastAsia="ar-SA"/>
              </w:rPr>
              <w:t>Revised to S1-191422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6786F" w:rsidRPr="00A75C05" w:rsidTr="00BD4C2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78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423364" w:rsidP="00CD74C1">
            <w:pPr>
              <w:snapToGrid w:val="0"/>
              <w:spacing w:after="0" w:line="240" w:lineRule="auto"/>
            </w:pPr>
            <w:hyperlink r:id="rId15" w:history="1">
              <w:r w:rsidR="00C6786F" w:rsidRPr="00C6786F">
                <w:rPr>
                  <w:rStyle w:val="Hyperlink"/>
                  <w:rFonts w:cs="Arial"/>
                  <w:color w:val="auto"/>
                </w:rPr>
                <w:t>S1-191422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</w:pPr>
            <w:r w:rsidRPr="00C6786F">
              <w:t xml:space="preserve">LG Electronics, LG </w:t>
            </w:r>
            <w:proofErr w:type="spellStart"/>
            <w:r w:rsidRPr="00C6786F">
              <w:t>Uplus</w:t>
            </w:r>
            <w:proofErr w:type="spellEnd"/>
            <w:r w:rsidRPr="00C6786F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</w:pPr>
            <w:r w:rsidRPr="00C6786F">
              <w:t>Network reselection during disaster - Non-disaster area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786F">
              <w:rPr>
                <w:rFonts w:eastAsia="Arial Unicode MS" w:cs="Arial"/>
                <w:szCs w:val="18"/>
                <w:lang w:eastAsia="ar-SA"/>
              </w:rPr>
              <w:t>Revision of S1-191068.</w:t>
            </w:r>
          </w:p>
        </w:tc>
      </w:tr>
      <w:tr w:rsidR="009733CF" w:rsidRPr="00A75C05" w:rsidTr="00BD4C2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BD4C2A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4C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BD4C2A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9733CF" w:rsidRPr="00BD4C2A">
                <w:rPr>
                  <w:rStyle w:val="Hyperlink"/>
                  <w:rFonts w:cs="Arial"/>
                  <w:color w:val="auto"/>
                </w:rPr>
                <w:t>S1-191069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BD4C2A" w:rsidRDefault="009733CF" w:rsidP="00CD74C1">
            <w:pPr>
              <w:snapToGrid w:val="0"/>
              <w:spacing w:after="0" w:line="240" w:lineRule="auto"/>
            </w:pPr>
            <w:r w:rsidRPr="00BD4C2A">
              <w:t xml:space="preserve">LG Electronics, LG </w:t>
            </w:r>
            <w:proofErr w:type="spellStart"/>
            <w:r w:rsidRPr="00BD4C2A">
              <w:t>Uplus</w:t>
            </w:r>
            <w:proofErr w:type="spellEnd"/>
            <w:r w:rsidRPr="00BD4C2A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BD4C2A" w:rsidRDefault="009733CF" w:rsidP="00CD74C1">
            <w:pPr>
              <w:snapToGrid w:val="0"/>
              <w:spacing w:after="0" w:line="240" w:lineRule="auto"/>
            </w:pPr>
            <w:r w:rsidRPr="00BD4C2A">
              <w:t>Network reselection during disaster with previous reject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BD4C2A" w:rsidRDefault="00BD4C2A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C2A">
              <w:rPr>
                <w:rFonts w:eastAsia="Times New Roman" w:cs="Arial"/>
                <w:szCs w:val="18"/>
                <w:lang w:eastAsia="ar-SA"/>
              </w:rPr>
              <w:t>Revised to S1-191428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BD4C2A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4C2A" w:rsidRPr="00A75C05" w:rsidTr="00F954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C2A" w:rsidRPr="00BD4C2A" w:rsidRDefault="00BD4C2A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4C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C2A" w:rsidRPr="00BD4C2A" w:rsidRDefault="00423364" w:rsidP="00CD74C1">
            <w:pPr>
              <w:snapToGrid w:val="0"/>
              <w:spacing w:after="0" w:line="240" w:lineRule="auto"/>
            </w:pPr>
            <w:hyperlink r:id="rId17" w:history="1">
              <w:r w:rsidR="00BD4C2A" w:rsidRPr="00BD4C2A">
                <w:rPr>
                  <w:rStyle w:val="Hyperlink"/>
                  <w:rFonts w:cs="Arial"/>
                  <w:color w:val="auto"/>
                </w:rPr>
                <w:t>S1-191428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C2A" w:rsidRPr="00BD4C2A" w:rsidRDefault="00BD4C2A" w:rsidP="00CD74C1">
            <w:pPr>
              <w:snapToGrid w:val="0"/>
              <w:spacing w:after="0" w:line="240" w:lineRule="auto"/>
            </w:pPr>
            <w:r w:rsidRPr="00BD4C2A">
              <w:t xml:space="preserve">LG Electronics, LG </w:t>
            </w:r>
            <w:proofErr w:type="spellStart"/>
            <w:r w:rsidRPr="00BD4C2A">
              <w:t>Uplus</w:t>
            </w:r>
            <w:proofErr w:type="spellEnd"/>
            <w:r w:rsidRPr="00BD4C2A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C2A" w:rsidRPr="00BD4C2A" w:rsidRDefault="00BD4C2A" w:rsidP="00CD74C1">
            <w:pPr>
              <w:snapToGrid w:val="0"/>
              <w:spacing w:after="0" w:line="240" w:lineRule="auto"/>
            </w:pPr>
            <w:r w:rsidRPr="00BD4C2A">
              <w:t>Network reselection during disaster with previous reject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C2A" w:rsidRPr="00BD4C2A" w:rsidRDefault="00BD4C2A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C2A" w:rsidRPr="00BD4C2A" w:rsidRDefault="00BD4C2A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4C2A">
              <w:rPr>
                <w:rFonts w:eastAsia="Arial Unicode MS" w:cs="Arial"/>
                <w:szCs w:val="18"/>
                <w:lang w:eastAsia="ar-SA"/>
              </w:rPr>
              <w:t>Revision of S1-191069.</w:t>
            </w:r>
          </w:p>
        </w:tc>
      </w:tr>
      <w:tr w:rsidR="009733CF" w:rsidRPr="00A75C05" w:rsidTr="00F954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F95414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4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F95414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9733CF" w:rsidRPr="00F95414">
                <w:rPr>
                  <w:rStyle w:val="Hyperlink"/>
                  <w:rFonts w:cs="Arial"/>
                  <w:color w:val="auto"/>
                </w:rPr>
                <w:t>S1-191070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F95414" w:rsidRDefault="009733CF" w:rsidP="00CD74C1">
            <w:pPr>
              <w:snapToGrid w:val="0"/>
              <w:spacing w:after="0" w:line="240" w:lineRule="auto"/>
            </w:pPr>
            <w:r w:rsidRPr="00F95414">
              <w:t xml:space="preserve">LG Electronics, LG </w:t>
            </w:r>
            <w:proofErr w:type="spellStart"/>
            <w:r w:rsidRPr="00F95414">
              <w:t>Uplus</w:t>
            </w:r>
            <w:proofErr w:type="spellEnd"/>
            <w:r w:rsidRPr="00F95414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F95414" w:rsidRDefault="009733CF" w:rsidP="00CD74C1">
            <w:pPr>
              <w:snapToGrid w:val="0"/>
              <w:spacing w:after="0" w:line="240" w:lineRule="auto"/>
            </w:pPr>
            <w:r w:rsidRPr="00F95414">
              <w:t>Network protection in case of surge of incoming users caused by disaster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F95414" w:rsidRDefault="00F9541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414">
              <w:rPr>
                <w:rFonts w:eastAsia="Times New Roman" w:cs="Arial"/>
                <w:szCs w:val="18"/>
                <w:lang w:eastAsia="ar-SA"/>
              </w:rPr>
              <w:t>Revised to S1-191429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F95414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95414" w:rsidRPr="00A75C05" w:rsidTr="00551A5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414" w:rsidRPr="00F95414" w:rsidRDefault="00F9541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4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414" w:rsidRPr="00F95414" w:rsidRDefault="00423364" w:rsidP="00CD74C1">
            <w:pPr>
              <w:snapToGrid w:val="0"/>
              <w:spacing w:after="0" w:line="240" w:lineRule="auto"/>
            </w:pPr>
            <w:hyperlink r:id="rId19" w:history="1">
              <w:r w:rsidR="00F95414" w:rsidRPr="00F95414">
                <w:rPr>
                  <w:rStyle w:val="Hyperlink"/>
                  <w:rFonts w:cs="Arial"/>
                  <w:color w:val="auto"/>
                </w:rPr>
                <w:t>S1-191429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414" w:rsidRPr="00F95414" w:rsidRDefault="00F95414" w:rsidP="00CD74C1">
            <w:pPr>
              <w:snapToGrid w:val="0"/>
              <w:spacing w:after="0" w:line="240" w:lineRule="auto"/>
            </w:pPr>
            <w:r w:rsidRPr="00F95414">
              <w:t xml:space="preserve">LG Electronics, LG </w:t>
            </w:r>
            <w:proofErr w:type="spellStart"/>
            <w:r w:rsidRPr="00F95414">
              <w:t>Uplus</w:t>
            </w:r>
            <w:proofErr w:type="spellEnd"/>
            <w:r w:rsidRPr="00F95414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414" w:rsidRPr="00F95414" w:rsidRDefault="00F95414" w:rsidP="00CD74C1">
            <w:pPr>
              <w:snapToGrid w:val="0"/>
              <w:spacing w:after="0" w:line="240" w:lineRule="auto"/>
            </w:pPr>
            <w:r w:rsidRPr="00F95414">
              <w:t>Network protection in case of surge of incoming users caused by disaster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414" w:rsidRPr="00F95414" w:rsidRDefault="00F9541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414" w:rsidRPr="00F95414" w:rsidRDefault="00F95414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5414">
              <w:rPr>
                <w:rFonts w:eastAsia="Arial Unicode MS" w:cs="Arial"/>
                <w:szCs w:val="18"/>
                <w:lang w:eastAsia="ar-SA"/>
              </w:rPr>
              <w:t>Revision of S1-191070.</w:t>
            </w:r>
          </w:p>
        </w:tc>
      </w:tr>
      <w:tr w:rsidR="009733CF" w:rsidRPr="00A75C05" w:rsidTr="00494CB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551A5C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1A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551A5C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9733CF" w:rsidRPr="00551A5C">
                <w:rPr>
                  <w:rStyle w:val="Hyperlink"/>
                  <w:rFonts w:cs="Arial"/>
                  <w:color w:val="auto"/>
                </w:rPr>
                <w:t>S1-191071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551A5C" w:rsidRDefault="009733CF" w:rsidP="00CD74C1">
            <w:pPr>
              <w:snapToGrid w:val="0"/>
              <w:spacing w:after="0" w:line="240" w:lineRule="auto"/>
            </w:pPr>
            <w:r w:rsidRPr="00551A5C">
              <w:t xml:space="preserve">LG Electronics, LG </w:t>
            </w:r>
            <w:proofErr w:type="spellStart"/>
            <w:r w:rsidRPr="00551A5C">
              <w:t>Uplus</w:t>
            </w:r>
            <w:proofErr w:type="spellEnd"/>
            <w:r w:rsidRPr="00551A5C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551A5C" w:rsidRDefault="009733CF" w:rsidP="00CD74C1">
            <w:pPr>
              <w:snapToGrid w:val="0"/>
              <w:spacing w:after="0" w:line="240" w:lineRule="auto"/>
            </w:pPr>
            <w:r w:rsidRPr="00551A5C">
              <w:t>Informing users of disaster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551A5C" w:rsidRDefault="00551A5C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1A5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551A5C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494CB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494CB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4C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494CB5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9733CF" w:rsidRPr="00494CB5">
                <w:rPr>
                  <w:rStyle w:val="Hyperlink"/>
                  <w:rFonts w:cs="Arial"/>
                  <w:color w:val="auto"/>
                </w:rPr>
                <w:t>S1-191072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494CB5" w:rsidRDefault="009733CF" w:rsidP="00CD74C1">
            <w:pPr>
              <w:snapToGrid w:val="0"/>
              <w:spacing w:after="0" w:line="240" w:lineRule="auto"/>
            </w:pPr>
            <w:r w:rsidRPr="00494CB5">
              <w:t xml:space="preserve">LG Electronics, LG </w:t>
            </w:r>
            <w:proofErr w:type="spellStart"/>
            <w:r w:rsidRPr="00494CB5">
              <w:t>Uplus</w:t>
            </w:r>
            <w:proofErr w:type="spellEnd"/>
            <w:r w:rsidRPr="00494CB5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494CB5" w:rsidRDefault="009733CF" w:rsidP="00CD74C1">
            <w:pPr>
              <w:snapToGrid w:val="0"/>
              <w:spacing w:after="0" w:line="240" w:lineRule="auto"/>
            </w:pPr>
            <w:r w:rsidRPr="00494CB5">
              <w:t>Return to Home Network after disaster period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494CB5" w:rsidRDefault="00494CB5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4CB5">
              <w:rPr>
                <w:rFonts w:eastAsia="Times New Roman" w:cs="Arial"/>
                <w:szCs w:val="18"/>
                <w:lang w:eastAsia="ar-SA"/>
              </w:rPr>
              <w:t>Revised to S1-191452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494CB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CB5" w:rsidRPr="00A75C05" w:rsidTr="00494CB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B5" w:rsidRPr="00494CB5" w:rsidRDefault="00494CB5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4C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B5" w:rsidRPr="00494CB5" w:rsidRDefault="00423364" w:rsidP="00CD74C1">
            <w:pPr>
              <w:snapToGrid w:val="0"/>
              <w:spacing w:after="0" w:line="240" w:lineRule="auto"/>
            </w:pPr>
            <w:hyperlink r:id="rId22" w:history="1">
              <w:r w:rsidR="00494CB5" w:rsidRPr="00494CB5">
                <w:rPr>
                  <w:rStyle w:val="Hyperlink"/>
                  <w:rFonts w:cs="Arial"/>
                  <w:color w:val="auto"/>
                </w:rPr>
                <w:t>S1-191452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B5" w:rsidRPr="00494CB5" w:rsidRDefault="00494CB5" w:rsidP="00CD74C1">
            <w:pPr>
              <w:snapToGrid w:val="0"/>
              <w:spacing w:after="0" w:line="240" w:lineRule="auto"/>
            </w:pPr>
            <w:r w:rsidRPr="00494CB5">
              <w:t xml:space="preserve">LG Electronics, LG </w:t>
            </w:r>
            <w:proofErr w:type="spellStart"/>
            <w:r w:rsidRPr="00494CB5">
              <w:t>Uplus</w:t>
            </w:r>
            <w:proofErr w:type="spellEnd"/>
            <w:r w:rsidRPr="00494CB5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B5" w:rsidRPr="00494CB5" w:rsidRDefault="00494CB5" w:rsidP="00CD74C1">
            <w:pPr>
              <w:snapToGrid w:val="0"/>
              <w:spacing w:after="0" w:line="240" w:lineRule="auto"/>
            </w:pPr>
            <w:r w:rsidRPr="00494CB5">
              <w:t>Return to Home Network after disaster period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B5" w:rsidRPr="00494CB5" w:rsidRDefault="00494CB5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B5" w:rsidRPr="00494CB5" w:rsidRDefault="00494CB5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94CB5">
              <w:rPr>
                <w:rFonts w:eastAsia="Arial Unicode MS" w:cs="Arial"/>
                <w:szCs w:val="18"/>
                <w:lang w:eastAsia="ar-SA"/>
              </w:rPr>
              <w:t>Revision of S1-191072.</w:t>
            </w:r>
          </w:p>
        </w:tc>
      </w:tr>
      <w:tr w:rsidR="009733CF" w:rsidRPr="00A75C05" w:rsidTr="00C6786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78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9733CF" w:rsidRPr="00C6786F">
                <w:rPr>
                  <w:rStyle w:val="Hyperlink"/>
                  <w:rFonts w:cs="Arial"/>
                  <w:color w:val="auto"/>
                </w:rPr>
                <w:t>S1-191108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</w:pPr>
            <w:r w:rsidRPr="00C6786F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</w:pPr>
            <w:r w:rsidRPr="00C6786F">
              <w:rPr>
                <w:lang w:eastAsia="en-GB"/>
              </w:rPr>
              <w:t>FS_MINT 22831 P-CR: Disaster Begins and Ends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786F">
              <w:rPr>
                <w:rFonts w:eastAsia="Times New Roman" w:cs="Arial"/>
                <w:szCs w:val="18"/>
                <w:lang w:eastAsia="ar-SA"/>
              </w:rPr>
              <w:t>Revised to S1-191423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6786F" w:rsidRPr="00A75C05" w:rsidTr="00C6786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78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423364" w:rsidP="00CD74C1">
            <w:pPr>
              <w:snapToGrid w:val="0"/>
              <w:spacing w:after="0" w:line="240" w:lineRule="auto"/>
            </w:pPr>
            <w:hyperlink r:id="rId24" w:history="1">
              <w:r w:rsidR="00C6786F" w:rsidRPr="00C6786F">
                <w:rPr>
                  <w:rStyle w:val="Hyperlink"/>
                  <w:rFonts w:cs="Arial"/>
                  <w:color w:val="auto"/>
                </w:rPr>
                <w:t>S1-191423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</w:pPr>
            <w:r w:rsidRPr="00C6786F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lang w:eastAsia="en-GB"/>
              </w:rPr>
            </w:pPr>
            <w:r w:rsidRPr="00C6786F">
              <w:rPr>
                <w:lang w:eastAsia="en-GB"/>
              </w:rPr>
              <w:t>FS_MINT 22831 P-CR: Disaster Begins and Ends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786F">
              <w:rPr>
                <w:rFonts w:eastAsia="Arial Unicode MS" w:cs="Arial"/>
                <w:szCs w:val="18"/>
                <w:lang w:eastAsia="ar-SA"/>
              </w:rPr>
              <w:t>Revision of S1-191108.</w:t>
            </w:r>
          </w:p>
        </w:tc>
      </w:tr>
      <w:tr w:rsidR="009733CF" w:rsidRPr="00A75C05" w:rsidTr="00C6786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78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9733CF" w:rsidRPr="00C6786F">
                <w:rPr>
                  <w:rStyle w:val="Hyperlink"/>
                  <w:rFonts w:cs="Arial"/>
                  <w:color w:val="auto"/>
                </w:rPr>
                <w:t>S1-191099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</w:pPr>
            <w:r w:rsidRPr="00C6786F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napToGrid w:val="0"/>
              <w:spacing w:after="0" w:line="240" w:lineRule="auto"/>
            </w:pPr>
            <w:r w:rsidRPr="00C6786F">
              <w:t>Use case for HPLMN failure with part of CN still working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786F">
              <w:rPr>
                <w:rFonts w:eastAsia="Times New Roman" w:cs="Arial"/>
                <w:szCs w:val="18"/>
                <w:lang w:eastAsia="ar-SA"/>
              </w:rPr>
              <w:t>Revised to S1-191424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C6786F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6786F" w:rsidRPr="00A75C05" w:rsidTr="0020476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786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423364" w:rsidP="00CD74C1">
            <w:pPr>
              <w:snapToGrid w:val="0"/>
              <w:spacing w:after="0" w:line="240" w:lineRule="auto"/>
            </w:pPr>
            <w:hyperlink r:id="rId26" w:history="1">
              <w:r w:rsidR="00C6786F" w:rsidRPr="00C6786F">
                <w:rPr>
                  <w:rStyle w:val="Hyperlink"/>
                  <w:rFonts w:cs="Arial"/>
                  <w:color w:val="auto"/>
                </w:rPr>
                <w:t>S1-191424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</w:pPr>
            <w:r w:rsidRPr="00C6786F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</w:pPr>
            <w:r w:rsidRPr="00C6786F">
              <w:t>Use case for HPLMN failure with part of CN still working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86F" w:rsidRPr="00C6786F" w:rsidRDefault="00C6786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786F">
              <w:rPr>
                <w:rFonts w:eastAsia="Arial Unicode MS" w:cs="Arial"/>
                <w:szCs w:val="18"/>
                <w:lang w:eastAsia="ar-SA"/>
              </w:rPr>
              <w:t>Revision of S1-191099.</w:t>
            </w:r>
          </w:p>
        </w:tc>
      </w:tr>
      <w:tr w:rsidR="009733CF" w:rsidRPr="00A75C05" w:rsidTr="0098459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20476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47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204765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9733CF" w:rsidRPr="00204765">
                <w:rPr>
                  <w:rStyle w:val="Hyperlink"/>
                  <w:rFonts w:cs="Arial"/>
                  <w:color w:val="auto"/>
                </w:rPr>
                <w:t>S1-191101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204765" w:rsidRDefault="009733CF" w:rsidP="00CD74C1">
            <w:pPr>
              <w:snapToGrid w:val="0"/>
              <w:spacing w:after="0" w:line="240" w:lineRule="auto"/>
            </w:pPr>
            <w:r w:rsidRPr="00204765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204765" w:rsidRDefault="009733CF" w:rsidP="00CD74C1">
            <w:pPr>
              <w:snapToGrid w:val="0"/>
              <w:spacing w:after="0" w:line="240" w:lineRule="auto"/>
            </w:pPr>
            <w:r w:rsidRPr="00204765">
              <w:t>Use case for HPLMN completely failure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204765" w:rsidRDefault="00204765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476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20476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8459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98459A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45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98459A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9733CF" w:rsidRPr="0098459A">
                <w:rPr>
                  <w:rStyle w:val="Hyperlink"/>
                  <w:rFonts w:cs="Arial"/>
                  <w:color w:val="auto"/>
                </w:rPr>
                <w:t>S1-191102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98459A" w:rsidRDefault="009733CF" w:rsidP="00CD74C1">
            <w:pPr>
              <w:snapToGrid w:val="0"/>
              <w:spacing w:after="0" w:line="240" w:lineRule="auto"/>
            </w:pPr>
            <w:r w:rsidRPr="0098459A">
              <w:t>Huawei, LG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98459A" w:rsidRDefault="009733CF" w:rsidP="00CD74C1">
            <w:pPr>
              <w:snapToGrid w:val="0"/>
              <w:spacing w:after="0" w:line="240" w:lineRule="auto"/>
            </w:pPr>
            <w:r w:rsidRPr="0098459A">
              <w:t>Use case on access control for “backup” PLMN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98459A" w:rsidRDefault="0098459A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59A">
              <w:rPr>
                <w:rFonts w:eastAsia="Times New Roman" w:cs="Arial"/>
                <w:szCs w:val="18"/>
                <w:lang w:eastAsia="ar-SA"/>
              </w:rPr>
              <w:t>Revised to S1-191453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98459A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459A" w:rsidRPr="00A75C05" w:rsidTr="0098459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59A" w:rsidRPr="0098459A" w:rsidRDefault="0098459A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45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59A" w:rsidRPr="0098459A" w:rsidRDefault="0098459A" w:rsidP="00CD74C1">
            <w:pPr>
              <w:snapToGrid w:val="0"/>
              <w:spacing w:after="0" w:line="240" w:lineRule="auto"/>
            </w:pPr>
            <w:hyperlink r:id="rId29" w:history="1">
              <w:r w:rsidRPr="0098459A">
                <w:rPr>
                  <w:rStyle w:val="Hyperlink"/>
                  <w:rFonts w:cs="Arial"/>
                  <w:color w:val="auto"/>
                </w:rPr>
                <w:t>S1-191453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59A" w:rsidRPr="0098459A" w:rsidRDefault="0098459A" w:rsidP="00CD74C1">
            <w:pPr>
              <w:snapToGrid w:val="0"/>
              <w:spacing w:after="0" w:line="240" w:lineRule="auto"/>
            </w:pPr>
            <w:r w:rsidRPr="0098459A">
              <w:t>Huawei, LG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59A" w:rsidRPr="0098459A" w:rsidRDefault="0098459A" w:rsidP="00CD74C1">
            <w:pPr>
              <w:snapToGrid w:val="0"/>
              <w:spacing w:after="0" w:line="240" w:lineRule="auto"/>
            </w:pPr>
            <w:r w:rsidRPr="0098459A">
              <w:t>Use case on access control for “backup” PLMN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59A" w:rsidRPr="0098459A" w:rsidRDefault="0098459A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59A" w:rsidRPr="0098459A" w:rsidRDefault="0098459A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459A">
              <w:rPr>
                <w:rFonts w:eastAsia="Arial Unicode MS" w:cs="Arial"/>
                <w:szCs w:val="18"/>
                <w:lang w:eastAsia="ar-SA"/>
              </w:rPr>
              <w:t>Revision of S1-191102.</w:t>
            </w:r>
          </w:p>
        </w:tc>
      </w:tr>
      <w:tr w:rsidR="009733CF" w:rsidRPr="00A75C05" w:rsidTr="00E90C5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C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42336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9733CF" w:rsidRPr="00E90C54">
                <w:rPr>
                  <w:rStyle w:val="Hyperlink"/>
                  <w:rFonts w:cs="Arial"/>
                  <w:color w:val="auto"/>
                </w:rPr>
                <w:t>S1-191103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napToGrid w:val="0"/>
              <w:spacing w:after="0" w:line="240" w:lineRule="auto"/>
            </w:pPr>
            <w:r w:rsidRPr="00E90C54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napToGrid w:val="0"/>
              <w:spacing w:after="0" w:line="240" w:lineRule="auto"/>
            </w:pPr>
            <w:r w:rsidRPr="00E90C54">
              <w:t>Use case on “backup” PLMN for international roamer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E90C5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C54">
              <w:rPr>
                <w:rFonts w:eastAsia="Times New Roman" w:cs="Arial"/>
                <w:szCs w:val="18"/>
                <w:lang w:eastAsia="ar-SA"/>
              </w:rPr>
              <w:t>Revised to S1-191425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3CF" w:rsidRPr="00E90C54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0C54" w:rsidRPr="00A75C05" w:rsidTr="00E90C5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C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423364" w:rsidP="00CD74C1">
            <w:pPr>
              <w:snapToGrid w:val="0"/>
              <w:spacing w:after="0" w:line="240" w:lineRule="auto"/>
            </w:pPr>
            <w:hyperlink r:id="rId31" w:history="1">
              <w:r w:rsidR="00E90C54" w:rsidRPr="00E90C54">
                <w:rPr>
                  <w:rStyle w:val="Hyperlink"/>
                  <w:rFonts w:cs="Arial"/>
                  <w:color w:val="auto"/>
                </w:rPr>
                <w:t>S1-191425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</w:pPr>
            <w:r w:rsidRPr="00E90C54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</w:pPr>
            <w:r w:rsidRPr="00E90C54">
              <w:t>Use case on “backup” PLMN for international roamer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54" w:rsidRPr="00E90C54" w:rsidRDefault="00E90C54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0C54">
              <w:rPr>
                <w:rFonts w:eastAsia="Arial Unicode MS" w:cs="Arial"/>
                <w:szCs w:val="18"/>
                <w:lang w:eastAsia="ar-SA"/>
              </w:rPr>
              <w:t>Revision of S1-191103.</w:t>
            </w:r>
          </w:p>
        </w:tc>
      </w:tr>
      <w:tr w:rsidR="009733CF" w:rsidRPr="00B81C05" w:rsidTr="009733CF">
        <w:trPr>
          <w:trHeight w:val="141"/>
        </w:trPr>
        <w:tc>
          <w:tcPr>
            <w:tcW w:w="14603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733CF" w:rsidRPr="00B81C05" w:rsidRDefault="009733CF" w:rsidP="00CD74C1">
            <w:pPr>
              <w:pStyle w:val="Heading3"/>
            </w:pPr>
            <w:r>
              <w:t>FS_MINT output + session information</w:t>
            </w:r>
          </w:p>
        </w:tc>
      </w:tr>
      <w:tr w:rsidR="009733CF" w:rsidRPr="0019142E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423364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9733C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LG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423364" w:rsidP="00CD74C1">
            <w:pPr>
              <w:snapToGrid w:val="0"/>
              <w:spacing w:after="0" w:line="240" w:lineRule="auto"/>
            </w:pPr>
            <w:hyperlink r:id="rId33" w:history="1">
              <w:r w:rsidR="009733C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LG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831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423364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9733C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</w:t>
              </w:r>
              <w:r w:rsidR="009733CF" w:rsidRPr="007E1A88">
                <w:rPr>
                  <w:rStyle w:val="Hyperlink"/>
                  <w:rFonts w:eastAsia="Times New Roman" w:cs="Arial"/>
                  <w:color w:val="auto"/>
                  <w:szCs w:val="18"/>
                  <w:highlight w:val="green"/>
                  <w:lang w:eastAsia="ar-SA"/>
                </w:rPr>
                <w:t>1253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MINT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423364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9733C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MINT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9733C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</w:pPr>
            <w:r w:rsidRPr="007D0D6D">
              <w:t>S1-19</w:t>
            </w:r>
            <w:r w:rsidR="00E11EF5">
              <w:t>1410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KD: </w:t>
            </w:r>
            <w:r w:rsidR="00E11EF5">
              <w:t xml:space="preserve">1410 </w:t>
            </w:r>
            <w:r>
              <w:rPr>
                <w:rFonts w:eastAsia="Times New Roman" w:cs="Arial"/>
                <w:szCs w:val="18"/>
                <w:lang w:eastAsia="ar-SA"/>
              </w:rPr>
              <w:t>-</w:t>
            </w:r>
            <w:r w:rsidR="00E11EF5">
              <w:rPr>
                <w:rFonts w:eastAsia="Times New Roman" w:cs="Arial"/>
                <w:szCs w:val="18"/>
                <w:lang w:eastAsia="ar-SA"/>
              </w:rPr>
              <w:t>1469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11EF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</w:t>
            </w:r>
            <w:r w:rsidR="00E11EF5">
              <w:t>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9733C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9733C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9733C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A75910">
              <w:rPr>
                <w:rFonts w:eastAsia="Arial Unicode MS" w:cs="Arial"/>
                <w:i/>
                <w:szCs w:val="18"/>
                <w:lang w:eastAsia="ko-KR"/>
              </w:rPr>
              <w:t xml:space="preserve">13 </w:t>
            </w:r>
            <w:proofErr w:type="spellStart"/>
            <w:r w:rsidR="000B4C9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137D3">
              <w:rPr>
                <w:rFonts w:eastAsia="Arial Unicode MS" w:cs="Arial"/>
                <w:i/>
                <w:szCs w:val="18"/>
                <w:lang w:eastAsia="ko-KR"/>
              </w:rPr>
              <w:t xml:space="preserve"> (</w:t>
            </w:r>
            <w:r w:rsidR="00A75910">
              <w:rPr>
                <w:rFonts w:eastAsia="Arial Unicode MS" w:cs="Arial"/>
                <w:i/>
                <w:szCs w:val="18"/>
                <w:lang w:eastAsia="ko-KR"/>
              </w:rPr>
              <w:t>2 admin; 11 UCs</w:t>
            </w:r>
            <w:r w:rsidR="003137D3">
              <w:rPr>
                <w:rFonts w:eastAsia="Arial Unicode MS" w:cs="Arial"/>
                <w:i/>
                <w:szCs w:val="18"/>
                <w:lang w:eastAsia="ko-KR"/>
              </w:rPr>
              <w:t>)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  <w:r w:rsidR="005A1CA2">
              <w:rPr>
                <w:rFonts w:eastAsia="Arial Unicode MS" w:cs="Arial"/>
                <w:i/>
                <w:szCs w:val="18"/>
                <w:lang w:eastAsia="ko-KR"/>
              </w:rPr>
              <w:t xml:space="preserve"> 1 agreed;</w:t>
            </w:r>
            <w:r w:rsidR="004D1EFF">
              <w:rPr>
                <w:rFonts w:eastAsia="Arial Unicode MS" w:cs="Arial"/>
                <w:i/>
                <w:szCs w:val="18"/>
                <w:lang w:eastAsia="ko-KR"/>
              </w:rPr>
              <w:t xml:space="preserve"> 2 noted;</w:t>
            </w:r>
          </w:p>
          <w:p w:rsidR="005A1CA2" w:rsidRDefault="004D1EFF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Terminology (“disaster” or “network failure”); UCs for e.g., when/how to start accommodating and </w:t>
            </w:r>
            <w:r w:rsidR="00E748D5">
              <w:rPr>
                <w:rFonts w:eastAsia="Arial Unicode MS" w:cs="Arial"/>
                <w:i/>
                <w:szCs w:val="18"/>
                <w:lang w:eastAsia="ko-KR"/>
              </w:rPr>
              <w:t>releasing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them out </w:t>
            </w:r>
            <w:r w:rsidR="00E748D5">
              <w:rPr>
                <w:rFonts w:eastAsia="Arial Unicode MS" w:cs="Arial"/>
                <w:i/>
                <w:szCs w:val="18"/>
                <w:lang w:eastAsia="ko-KR"/>
              </w:rPr>
              <w:t>to their home</w:t>
            </w:r>
            <w:bookmarkStart w:id="3" w:name="_GoBack"/>
            <w:bookmarkEnd w:id="3"/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9733C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858"/>
      </w:tblGrid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36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364" w:rsidRDefault="00423364" w:rsidP="002E015E">
      <w:pPr>
        <w:spacing w:after="0" w:line="240" w:lineRule="auto"/>
      </w:pPr>
      <w:r>
        <w:separator/>
      </w:r>
    </w:p>
  </w:endnote>
  <w:endnote w:type="continuationSeparator" w:id="0">
    <w:p w:rsidR="00423364" w:rsidRDefault="00423364" w:rsidP="002E015E">
      <w:pPr>
        <w:spacing w:after="0" w:line="240" w:lineRule="auto"/>
      </w:pPr>
      <w:r>
        <w:continuationSeparator/>
      </w:r>
    </w:p>
  </w:endnote>
  <w:endnote w:type="continuationNotice" w:id="1">
    <w:p w:rsidR="00423364" w:rsidRDefault="004233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E748D5"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364" w:rsidRDefault="00423364" w:rsidP="002E015E">
      <w:pPr>
        <w:spacing w:after="0" w:line="240" w:lineRule="auto"/>
      </w:pPr>
      <w:r>
        <w:separator/>
      </w:r>
    </w:p>
  </w:footnote>
  <w:footnote w:type="continuationSeparator" w:id="0">
    <w:p w:rsidR="00423364" w:rsidRDefault="00423364" w:rsidP="002E015E">
      <w:pPr>
        <w:spacing w:after="0" w:line="240" w:lineRule="auto"/>
      </w:pPr>
      <w:r>
        <w:continuationSeparator/>
      </w:r>
    </w:p>
  </w:footnote>
  <w:footnote w:type="continuationNotice" w:id="1">
    <w:p w:rsidR="00423364" w:rsidRDefault="004233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111B"/>
    <w:rsid w:val="000223C7"/>
    <w:rsid w:val="00022E51"/>
    <w:rsid w:val="0002358D"/>
    <w:rsid w:val="000237F4"/>
    <w:rsid w:val="000266AE"/>
    <w:rsid w:val="0002673A"/>
    <w:rsid w:val="00026D27"/>
    <w:rsid w:val="00026D8A"/>
    <w:rsid w:val="00026FE2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51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765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364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4CB5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EFF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04B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1A5C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0BA5"/>
    <w:rsid w:val="00561290"/>
    <w:rsid w:val="005614F8"/>
    <w:rsid w:val="00561945"/>
    <w:rsid w:val="00562C4E"/>
    <w:rsid w:val="00564095"/>
    <w:rsid w:val="00565CBE"/>
    <w:rsid w:val="005668E1"/>
    <w:rsid w:val="005675A7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CA2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2AF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67CC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118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BE2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B1A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33CF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59A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910"/>
    <w:rsid w:val="00A75E85"/>
    <w:rsid w:val="00A7716F"/>
    <w:rsid w:val="00A776A8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18D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A71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C2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AA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86F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6833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1EF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48D5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54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ED8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414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A34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LTE\SA1\TSGS1_86_Suzhou\Inbox\drafts\docs\S1-191426.zip" TargetMode="External"/><Relationship Id="rId18" Type="http://schemas.openxmlformats.org/officeDocument/2006/relationships/hyperlink" Target="file:///C:\Users\norpahj\Documents\Local%203GPP%20copy\SA1%20Suzhou%202019\docs\S1-191070.zip" TargetMode="External"/><Relationship Id="rId26" Type="http://schemas.openxmlformats.org/officeDocument/2006/relationships/hyperlink" Target="file:///D:\LTE\SA1\TSGS1_86_Suzhou\Inbox\drafts\docs\S1-19142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072.zip" TargetMode="External"/><Relationship Id="rId34" Type="http://schemas.openxmlformats.org/officeDocument/2006/relationships/hyperlink" Target="file:///C:\Users\norpahj\Documents\Local%203GPP%20copy\SA1%20Tallinn%202019\Docs\S1-190176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Suzhou%202019\docs\S1-191067.zip" TargetMode="External"/><Relationship Id="rId17" Type="http://schemas.openxmlformats.org/officeDocument/2006/relationships/hyperlink" Target="file:///D:\LTE\SA1\TSGS1_86_Suzhou\Inbox\drafts\docs\S1-191428.zip" TargetMode="External"/><Relationship Id="rId25" Type="http://schemas.openxmlformats.org/officeDocument/2006/relationships/hyperlink" Target="file:///C:\Users\norpahj\Documents\Local%203GPP%20copy\SA1%20Suzhou%202019\docs\S1-191099.zip" TargetMode="External"/><Relationship Id="rId33" Type="http://schemas.openxmlformats.org/officeDocument/2006/relationships/hyperlink" Target="file:///C:\Users\norpahj\Documents\Local%203GPP%20copy\SA1%20Tallinn%202019\Docs\S1-190175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069.zip" TargetMode="External"/><Relationship Id="rId20" Type="http://schemas.openxmlformats.org/officeDocument/2006/relationships/hyperlink" Target="file:///C:\Users\norpahj\Documents\Local%203GPP%20copy\SA1%20Suzhou%202019\docs\S1-191071.zip" TargetMode="External"/><Relationship Id="rId29" Type="http://schemas.openxmlformats.org/officeDocument/2006/relationships/hyperlink" Target="file:///D:\LTE\SA1\TSGS1_86_Suzhou\Inbox\drafts\docs\S1-191453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6_Suzhou\Inbox\drafts\docs\S1-191427.zip" TargetMode="External"/><Relationship Id="rId24" Type="http://schemas.openxmlformats.org/officeDocument/2006/relationships/hyperlink" Target="file:///D:\LTE\SA1\TSGS1_86_Suzhou\Inbox\drafts\docs\S1-191423.zip" TargetMode="External"/><Relationship Id="rId32" Type="http://schemas.openxmlformats.org/officeDocument/2006/relationships/hyperlink" Target="file:///C:\Users\norpahj\Documents\Local%203GPP%20copy\SA1%20Tallinn%202019\Docs\S1-190174.zip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86_Suzhou\Inbox\drafts\docs\S1-191422.zip" TargetMode="External"/><Relationship Id="rId23" Type="http://schemas.openxmlformats.org/officeDocument/2006/relationships/hyperlink" Target="file:///C:\Users\norpahj\Documents\Local%203GPP%20copy\SA1%20Suzhou%202019\docs\S1-191108.zip" TargetMode="External"/><Relationship Id="rId28" Type="http://schemas.openxmlformats.org/officeDocument/2006/relationships/hyperlink" Target="file:///C:\Users\norpahj\Documents\Local%203GPP%20copy\SA1%20Suzhou%202019\docs\S1-191102.zip" TargetMode="External"/><Relationship Id="rId36" Type="http://schemas.openxmlformats.org/officeDocument/2006/relationships/footer" Target="footer1.xml"/><Relationship Id="rId10" Type="http://schemas.openxmlformats.org/officeDocument/2006/relationships/hyperlink" Target="file:///C:\Users\norpahj\Documents\Local%203GPP%20copy\SA1%20Suzhou%202019\docs\S1-191110.zip" TargetMode="External"/><Relationship Id="rId19" Type="http://schemas.openxmlformats.org/officeDocument/2006/relationships/hyperlink" Target="file:///D:\LTE\SA1\TSGS1_86_Suzhou\Inbox\drafts\docs\S1-191429.zip" TargetMode="External"/><Relationship Id="rId31" Type="http://schemas.openxmlformats.org/officeDocument/2006/relationships/hyperlink" Target="file:///D:\LTE\SA1\TSGS1_86_Suzhou\Inbox\drafts\docs\S1-19142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uzhou%202019\docs\S1-191066.zip" TargetMode="External"/><Relationship Id="rId14" Type="http://schemas.openxmlformats.org/officeDocument/2006/relationships/hyperlink" Target="file:///C:\Users\norpahj\Documents\Local%203GPP%20copy\SA1%20Suzhou%202019\docs\S1-191068.zip" TargetMode="External"/><Relationship Id="rId22" Type="http://schemas.openxmlformats.org/officeDocument/2006/relationships/hyperlink" Target="file:///D:\LTE\SA1\TSGS1_86_Suzhou\Inbox\drafts\docs\S1-191452.zip" TargetMode="External"/><Relationship Id="rId27" Type="http://schemas.openxmlformats.org/officeDocument/2006/relationships/hyperlink" Target="file:///C:\Users\norpahj\Documents\Local%203GPP%20copy\SA1%20Suzhou%202019\docs\S1-191101.zip" TargetMode="External"/><Relationship Id="rId30" Type="http://schemas.openxmlformats.org/officeDocument/2006/relationships/hyperlink" Target="file:///C:\Users\norpahj\Documents\Local%203GPP%20copy\SA1%20Suzhou%202019\docs\S1-191103.zip" TargetMode="External"/><Relationship Id="rId35" Type="http://schemas.openxmlformats.org/officeDocument/2006/relationships/hyperlink" Target="file:///C:\Users\norpahj\Documents\Local%203GPP%20copy\SA1%20Tallinn%202019\Docs\S1-19017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9D45E-7D8D-44E4-B6BD-D2FF336C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10</TotalTime>
  <Pages>5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8228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4</cp:revision>
  <dcterms:created xsi:type="dcterms:W3CDTF">2019-05-09T01:29:00Z</dcterms:created>
  <dcterms:modified xsi:type="dcterms:W3CDTF">2019-05-09T01:39:00Z</dcterms:modified>
</cp:coreProperties>
</file>